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7E5" w:rsidRDefault="00DF47E5" w:rsidP="00DF4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BASSET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DF47E5" w:rsidRDefault="00DF47E5" w:rsidP="00DF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47E5" w:rsidRDefault="00DF47E5" w:rsidP="00DF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47E5" w:rsidRDefault="00DF47E5" w:rsidP="00DF4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DF47E5" w:rsidRDefault="00DF47E5" w:rsidP="00DF47E5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Edward Courtenay, 3</w:t>
      </w:r>
      <w:r w:rsidRPr="00B963F5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bookmarkEnd w:id="0"/>
    <w:p w:rsidR="00DF47E5" w:rsidRDefault="00DF47E5" w:rsidP="00DF4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21-347)</w:t>
      </w:r>
    </w:p>
    <w:p w:rsidR="00DF47E5" w:rsidRDefault="00DF47E5" w:rsidP="00DF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47E5" w:rsidRDefault="00DF47E5" w:rsidP="00DF4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F47E5" w:rsidRDefault="00DF47E5" w:rsidP="00DF4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2016</w:t>
      </w:r>
    </w:p>
    <w:sectPr w:rsidR="006B2F86" w:rsidRPr="00DF47E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7E5" w:rsidRDefault="00DF47E5" w:rsidP="00E71FC3">
      <w:pPr>
        <w:spacing w:after="0" w:line="240" w:lineRule="auto"/>
      </w:pPr>
      <w:r>
        <w:separator/>
      </w:r>
    </w:p>
  </w:endnote>
  <w:endnote w:type="continuationSeparator" w:id="0">
    <w:p w:rsidR="00DF47E5" w:rsidRDefault="00DF47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7E5" w:rsidRDefault="00DF47E5" w:rsidP="00E71FC3">
      <w:pPr>
        <w:spacing w:after="0" w:line="240" w:lineRule="auto"/>
      </w:pPr>
      <w:r>
        <w:separator/>
      </w:r>
    </w:p>
  </w:footnote>
  <w:footnote w:type="continuationSeparator" w:id="0">
    <w:p w:rsidR="00DF47E5" w:rsidRDefault="00DF47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7E5"/>
    <w:rsid w:val="00AB52E8"/>
    <w:rsid w:val="00B16D3F"/>
    <w:rsid w:val="00DF47E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8006A"/>
  <w15:chartTrackingRefBased/>
  <w15:docId w15:val="{EFFEC943-69E5-40C4-96CF-EB3435D54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2016-04-07T19:41:00Z</dcterms:created>
  <dcterms:modified xsi:type="dcterms:W3CDTF">2016-04-07T19:42:00Z</dcterms:modified>
</cp:coreProperties>
</file>